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B5F1C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GODFRAY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d.1411-12)</w:t>
      </w:r>
    </w:p>
    <w:p w14:paraId="523CA830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C0D0C61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A0E85E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FF0CD5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19C0114" w14:textId="77777777" w:rsidR="00ED3BFF" w:rsidRDefault="00ED3BFF" w:rsidP="00ED3BFF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58E20A7F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Apr.1412</w:t>
      </w:r>
      <w:r>
        <w:rPr>
          <w:rFonts w:ascii="Times New Roman" w:hAnsi="Times New Roman" w:cs="Times New Roman"/>
          <w:sz w:val="24"/>
          <w:szCs w:val="24"/>
        </w:rPr>
        <w:tab/>
        <w:t xml:space="preserve">Probate of </w:t>
      </w:r>
      <w:proofErr w:type="gramStart"/>
      <w:r>
        <w:rPr>
          <w:rFonts w:ascii="Times New Roman" w:hAnsi="Times New Roman" w:cs="Times New Roman"/>
          <w:sz w:val="24"/>
          <w:szCs w:val="24"/>
        </w:rPr>
        <w:t>his  Will</w:t>
      </w:r>
      <w:proofErr w:type="gramEnd"/>
      <w:r>
        <w:rPr>
          <w:rFonts w:ascii="Times New Roman" w:hAnsi="Times New Roman" w:cs="Times New Roman"/>
          <w:sz w:val="24"/>
          <w:szCs w:val="24"/>
        </w:rPr>
        <w:t>.   (ibid.)</w:t>
      </w:r>
    </w:p>
    <w:p w14:paraId="72B986BF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73462C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57D855" w14:textId="77777777" w:rsidR="00ED3BFF" w:rsidRDefault="00ED3BFF" w:rsidP="00ED3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2023</w:t>
      </w:r>
    </w:p>
    <w:p w14:paraId="70B3E8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21BC2" w14:textId="77777777" w:rsidR="00ED3BFF" w:rsidRDefault="00ED3BFF" w:rsidP="009139A6">
      <w:r>
        <w:separator/>
      </w:r>
    </w:p>
  </w:endnote>
  <w:endnote w:type="continuationSeparator" w:id="0">
    <w:p w14:paraId="11892DC9" w14:textId="77777777" w:rsidR="00ED3BFF" w:rsidRDefault="00ED3B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87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82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FF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56A4F" w14:textId="77777777" w:rsidR="00ED3BFF" w:rsidRDefault="00ED3BFF" w:rsidP="009139A6">
      <w:r>
        <w:separator/>
      </w:r>
    </w:p>
  </w:footnote>
  <w:footnote w:type="continuationSeparator" w:id="0">
    <w:p w14:paraId="07AF9D65" w14:textId="77777777" w:rsidR="00ED3BFF" w:rsidRDefault="00ED3B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C1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9F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45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F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3BF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55594"/>
  <w15:chartTrackingRefBased/>
  <w15:docId w15:val="{312264C2-80F6-43F4-89D1-C09E45B7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BF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2023-04-10T19:02:00Z</dcterms:created>
  <dcterms:modified xsi:type="dcterms:W3CDTF">2023-04-10T19:03:00Z</dcterms:modified>
</cp:coreProperties>
</file>